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1. 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Бо ма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сади гузаронидани корњои гидрогеологи бештар аз кадом усули геофизики истифода бурда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 иктишофи гравиметри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 иктишофи магнити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 иктишофи электрики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 иктишофи сейсмики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 иктишофи радиометри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2. 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Барои гидрогеологияи конњои нафту газ кадом навъи њаракати обњои зеризамини асоснок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турбуленти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ламинари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диффузиони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канори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турбуленти ва канори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3. Минерализатсияи гур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њи обњои нушокиро нишон дињед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1 то 50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зиёда аз 50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500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камтар аз 1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100-200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4.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Се навъи газњои табии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 обњои зеризамини ањмияти муњим доранд, инњо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N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 xml:space="preserve">2,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CO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 xml:space="preserve">2,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CH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4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3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8,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2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S, O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2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CO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2,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C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2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6,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A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N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2,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2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S, CH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4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4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10,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O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2,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CH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4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5. 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Вазни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хоси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намаккобњои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зеризаминиро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нишон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дињед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?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0,5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1,3-1,5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0,5-1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3-3,5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3-4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6. 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Обњои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радиоактиви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асосан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кадом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элементњои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кимиёви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иборат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мебошанд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Ba, U, Ru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U, Rh, I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Ra, U, Rn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Rn, Ba, U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Rh, I, Ru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A6667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7. </w:t>
      </w:r>
    </w:p>
    <w:p w:rsidR="00A0503C" w:rsidRDefault="00A0503C" w:rsidP="00A6667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вобастаг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дорад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?</w:t>
      </w:r>
    </w:p>
    <w:p w:rsidR="00A0503C" w:rsidRDefault="00A0503C" w:rsidP="00A6667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минерализатсия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A6667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самт ва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A6667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A6667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афсии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A6667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далел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экзоген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эндоген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8.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Айни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њ</w:t>
      </w:r>
      <w:r w:rsidRPr="00973F44">
        <w:rPr>
          <w:rFonts w:ascii="Times New Roman Tj" w:hAnsi="Times New Roman Tj"/>
          <w:color w:val="000000"/>
          <w:sz w:val="28"/>
          <w:szCs w:val="28"/>
        </w:rPr>
        <w:t>ол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чоњњои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чуќури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љ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устуљ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иктишофии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гидрогеологи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дар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обњои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артезиани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то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чуќурињои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чанд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метр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парма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карда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мешаванд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?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100-150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зиёда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300-1000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2000-2500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300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камтар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3000-3500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9.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Захирањои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обњои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зеризамини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намакобњое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, </w:t>
      </w:r>
      <w:r w:rsidRPr="00973F44">
        <w:rPr>
          <w:rFonts w:ascii="Times New Roman Tj" w:hAnsi="Times New Roman Tj"/>
          <w:color w:val="000000"/>
          <w:sz w:val="28"/>
          <w:szCs w:val="28"/>
        </w:rPr>
        <w:t>ки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дар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натиљаи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бадастоварии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намунањо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бањогузори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карда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шудааст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барои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лоињабандии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иктишофи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тафсили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(</w:t>
      </w:r>
      <w:r w:rsidRPr="00973F44">
        <w:rPr>
          <w:rFonts w:ascii="Times New Roman Tj" w:hAnsi="Times New Roman Tj"/>
          <w:color w:val="000000"/>
          <w:sz w:val="28"/>
          <w:szCs w:val="28"/>
        </w:rPr>
        <w:t>детали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) </w:t>
      </w:r>
      <w:r w:rsidRPr="00973F44">
        <w:rPr>
          <w:rFonts w:ascii="Times New Roman Tj" w:hAnsi="Times New Roman Tj"/>
          <w:color w:val="000000"/>
          <w:sz w:val="28"/>
          <w:szCs w:val="28"/>
        </w:rPr>
        <w:t>истифода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бурда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мешаванд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кадоме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ин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категорияњо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гузошта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мешавад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?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С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С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</w:rPr>
        <w:t>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В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В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Илми гидрогеология бештар бо кадом илмњо алоќаманд мебошад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физика, петрография, минерология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геохимия, топография, биология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геофизика, петрография, геологияи нафту газ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топография, геологияи нафту газ, геологияи динамики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геохимия, минералогия, геологияи динамики, геологияи нафту газ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Ионњои асосии обњои табииро шарњ дињед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Cl, SO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de-DE"/>
        </w:rPr>
        <w:t xml:space="preserve">4,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HCO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de-DE"/>
        </w:rPr>
        <w:t>2,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Na, Ca, Mg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Cl, Sr, Li, Na, Ca, J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Mg, Ca, Br, J, SO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de-DE"/>
        </w:rPr>
        <w:t xml:space="preserve">4,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Li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SO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de-DE"/>
        </w:rPr>
        <w:t xml:space="preserve">4,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HCO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de-DE"/>
        </w:rPr>
        <w:t xml:space="preserve">3,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Rr, Cl, Li, Sr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Cl, SO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de-DE"/>
        </w:rPr>
        <w:t xml:space="preserve">4,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HCO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de-DE"/>
        </w:rPr>
        <w:t>2,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J, Ca, Sr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12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В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>Сулина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обњои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табииро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таркиби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кимиёвиашон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чанд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гур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њ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људо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намудааст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?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2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7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5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9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4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13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Минтаќањое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ки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ковокињоивасеъи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карстии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зеризамини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иборат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аст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дар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ин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минтаќањо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кадоме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ин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њ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аракатњои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обњои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зеризамини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намаккобњо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мушоњида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карда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мешавад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диффузиони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ламинари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канори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Турбуленти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ламинаривадиффузиони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B9655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14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</w:p>
    <w:p w:rsidR="00A0503C" w:rsidRDefault="00A0503C" w:rsidP="00B9655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Шароитњои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гидрогеологии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вайроншавии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конњои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нафту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газро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шарњ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дињед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физики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биологи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механики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кимиёви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механики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кимиёви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физикию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-</w:t>
      </w:r>
      <w:r w:rsidRPr="00973F44">
        <w:rPr>
          <w:rFonts w:ascii="Times New Roman Tj" w:hAnsi="Times New Roman Tj"/>
          <w:color w:val="000000"/>
          <w:sz w:val="28"/>
          <w:szCs w:val="28"/>
        </w:rPr>
        <w:t>кимиёвивабиокимиёви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механики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физикию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-</w:t>
      </w:r>
      <w:r w:rsidRPr="00973F44">
        <w:rPr>
          <w:rFonts w:ascii="Times New Roman Tj" w:hAnsi="Times New Roman Tj"/>
          <w:color w:val="000000"/>
          <w:sz w:val="28"/>
          <w:szCs w:val="28"/>
        </w:rPr>
        <w:t>кимиёви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биокимиёви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физикивамеханики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15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Реља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њ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ќ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абатњои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нафту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газдорро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шар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њ </w:t>
      </w:r>
      <w:r w:rsidRPr="00973F44">
        <w:rPr>
          <w:rFonts w:ascii="Times New Roman Tj" w:hAnsi="Times New Roman Tj"/>
          <w:color w:val="000000"/>
          <w:sz w:val="28"/>
          <w:szCs w:val="28"/>
        </w:rPr>
        <w:t>ди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њ</w:t>
      </w:r>
      <w:r w:rsidRPr="00973F44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рељаи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обњои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фишордор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рељаи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aњ</w:t>
      </w:r>
      <w:r w:rsidRPr="00973F44">
        <w:rPr>
          <w:rFonts w:ascii="Times New Roman Tj" w:hAnsi="Times New Roman Tj"/>
          <w:color w:val="000000"/>
          <w:sz w:val="28"/>
          <w:szCs w:val="28"/>
        </w:rPr>
        <w:t>лули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гази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рељаи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гравитатсиони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рељаи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обњои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фишордор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рељаи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.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мањлули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гази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чандири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(</w:t>
      </w:r>
      <w:r w:rsidRPr="00973F44">
        <w:rPr>
          <w:rFonts w:ascii="Times New Roman Tj" w:hAnsi="Times New Roman Tj"/>
          <w:color w:val="000000"/>
          <w:sz w:val="28"/>
          <w:szCs w:val="28"/>
        </w:rPr>
        <w:t>упругий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);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обњои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фишордор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,</w:t>
      </w:r>
      <w:r w:rsidRPr="00973F44">
        <w:rPr>
          <w:rFonts w:ascii="Times New Roman Tj" w:hAnsi="Times New Roman Tj"/>
          <w:color w:val="000000"/>
          <w:sz w:val="28"/>
          <w:szCs w:val="28"/>
        </w:rPr>
        <w:t>чандири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(</w:t>
      </w:r>
      <w:r w:rsidRPr="00973F44">
        <w:rPr>
          <w:rFonts w:ascii="Times New Roman Tj" w:hAnsi="Times New Roman Tj"/>
          <w:color w:val="000000"/>
          <w:sz w:val="28"/>
          <w:szCs w:val="28"/>
        </w:rPr>
        <w:t>упругий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,</w:t>
      </w:r>
      <w:r w:rsidRPr="00973F44">
        <w:rPr>
          <w:rFonts w:ascii="Times New Roman Tj" w:hAnsi="Times New Roman Tj"/>
          <w:color w:val="000000"/>
          <w:sz w:val="28"/>
          <w:szCs w:val="28"/>
        </w:rPr>
        <w:t>газњои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фишордор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мањлули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газ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гравитатсиони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гравитатсиони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обњои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фишордор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мањлули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абати гидросфера чанд фисати кураи заминро ташкил медињад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30-40%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50-60%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25-50%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70-80%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85-90%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Дар асоси назорати рељави (режимный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барои муайян намудани лоињаи истихрољи обњои зеризамини ва намаккоб, кадом навъи категория гузошта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С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</w:rPr>
        <w:t>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С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В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В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Обњои табииро дар љинсњои к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њ</w:t>
      </w:r>
      <w:r w:rsidRPr="00973F44">
        <w:rPr>
          <w:rFonts w:ascii="Times New Roman" w:hAnsi="Times New Roman"/>
          <w:color w:val="000000"/>
          <w:sz w:val="28"/>
          <w:szCs w:val="28"/>
        </w:rPr>
        <w:t>и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дар кадом њолат вох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рдан мумкин 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Гравитатсионии (моеъи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озод, сахт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минерализатсияшуда, капилярии озод, пошх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рда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сахт, буѓмонанд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гравитатсионии озод, капиллярии (моеъи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озод адсорбсиони, пошхурда, алоќаи устувордошта, буѓмонанд, сахти кристаллшуда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буѓмонанд, пошх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рда, кристаллшуда, капиллярии (моеъи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озод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артезиан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дар асри чанд ба ин ном шомил гаштааст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IX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X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XIII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XV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XIX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20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Мав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еъва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ойгиршавии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тар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ишии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дар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</w:t>
      </w:r>
      <w:r w:rsidRPr="00973F44">
        <w:rPr>
          <w:rFonts w:ascii="Times New Roman" w:hAnsi="Times New Roman"/>
          <w:color w:val="000000"/>
          <w:sz w:val="28"/>
          <w:szCs w:val="28"/>
        </w:rPr>
        <w:t>ӯҳӣ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бударо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шар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Магматик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шон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Карбонат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магматик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ваметаморф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Метаморф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гил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Магматики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карбонат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шон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карбонат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метаморф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21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Мав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еъва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ойгиршавии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грунт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асосан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дар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кадом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навъи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</w:t>
      </w:r>
      <w:r w:rsidRPr="00973F44">
        <w:rPr>
          <w:rFonts w:ascii="Times New Roman" w:hAnsi="Times New Roman"/>
          <w:color w:val="000000"/>
          <w:sz w:val="28"/>
          <w:szCs w:val="28"/>
        </w:rPr>
        <w:t>ӯҳӣ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вомех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ранд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?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Магматик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Метаморфи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пошх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рдашудаи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давраи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чорумин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бодх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рда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шудаи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ал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пошх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рдашудаи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давраи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чорумин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магматик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бодх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рдашудаи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ал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22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Ченаки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дори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лули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газ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дар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бударо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нишон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?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%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ат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онуни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дарс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см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  <w:lang w:val="de-DE"/>
        </w:rPr>
        <w:t xml:space="preserve">3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/</w:t>
      </w:r>
      <w:r w:rsidRPr="00973F44">
        <w:rPr>
          <w:rFonts w:ascii="Times New Roman Tj" w:hAnsi="Times New Roman Tj"/>
          <w:color w:val="000000"/>
          <w:sz w:val="28"/>
          <w:szCs w:val="28"/>
        </w:rPr>
        <w:t>л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г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/</w:t>
      </w:r>
      <w:r w:rsidRPr="00973F44">
        <w:rPr>
          <w:rFonts w:ascii="Times New Roman Tj" w:hAnsi="Times New Roman Tj"/>
          <w:color w:val="000000"/>
          <w:sz w:val="28"/>
          <w:szCs w:val="28"/>
        </w:rPr>
        <w:t>л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23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Часпакии (вяскость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аз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вобастаг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>афсии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минерализатсия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фишор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суръат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фишор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24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Электронгузарони ва му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овимати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аз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вобастаг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часпак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фишору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таркиби иону намакин дошта ва минерализатсияи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 ва суръат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афсии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абат ва фишору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GB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25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Pr="00973F44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GB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авза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en-GB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нафту</w:t>
      </w:r>
      <w:r w:rsidRPr="00973F44">
        <w:rPr>
          <w:rFonts w:ascii="Times New Roman Tj" w:hAnsi="Times New Roman Tj"/>
          <w:color w:val="000000"/>
          <w:sz w:val="28"/>
          <w:szCs w:val="28"/>
          <w:lang w:val="en-GB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газ</w:t>
      </w:r>
      <w:r w:rsidRPr="00973F44">
        <w:rPr>
          <w:rFonts w:ascii="Times New Roman Tj" w:hAnsi="Times New Roman Tj"/>
          <w:color w:val="000000"/>
          <w:sz w:val="28"/>
          <w:szCs w:val="28"/>
          <w:lang w:val="en-GB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en-GB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обдори</w:t>
      </w:r>
      <w:r w:rsidRPr="00973F44">
        <w:rPr>
          <w:rFonts w:ascii="Times New Roman Tj" w:hAnsi="Times New Roman Tj"/>
          <w:color w:val="000000"/>
          <w:sz w:val="28"/>
          <w:szCs w:val="28"/>
          <w:lang w:val="en-GB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en-GB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en-GB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</w:t>
      </w:r>
      <w:r w:rsidRPr="00973F44">
        <w:rPr>
          <w:rFonts w:ascii="Times New Roman Tj" w:hAnsi="Times New Roman Tj"/>
          <w:color w:val="000000"/>
          <w:sz w:val="28"/>
          <w:szCs w:val="28"/>
          <w:lang w:val="en-GB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чанд</w:t>
      </w:r>
      <w:r w:rsidRPr="00973F44">
        <w:rPr>
          <w:rFonts w:ascii="Times New Roman Tj" w:hAnsi="Times New Roman Tj"/>
          <w:color w:val="000000"/>
          <w:sz w:val="28"/>
          <w:szCs w:val="28"/>
          <w:lang w:val="en-GB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навъ</w:t>
      </w:r>
      <w:r w:rsidRPr="00973F44">
        <w:rPr>
          <w:rFonts w:ascii="Times New Roman Tj" w:hAnsi="Times New Roman Tj"/>
          <w:color w:val="000000"/>
          <w:sz w:val="28"/>
          <w:szCs w:val="28"/>
          <w:lang w:val="en-GB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</w:t>
      </w:r>
      <w:r w:rsidRPr="00973F44">
        <w:rPr>
          <w:rFonts w:ascii="Times New Roman Tj" w:hAnsi="Times New Roman Tj"/>
          <w:color w:val="000000"/>
          <w:sz w:val="28"/>
          <w:szCs w:val="28"/>
          <w:lang w:val="en-GB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карда</w:t>
      </w:r>
      <w:r w:rsidRPr="00973F44">
        <w:rPr>
          <w:rFonts w:ascii="Times New Roman Tj" w:hAnsi="Times New Roman Tj"/>
          <w:color w:val="000000"/>
          <w:sz w:val="28"/>
          <w:szCs w:val="28"/>
          <w:lang w:val="en-GB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мешавад</w:t>
      </w:r>
      <w:r w:rsidRPr="00973F44">
        <w:rPr>
          <w:rFonts w:ascii="Times New Roman Tj" w:hAnsi="Times New Roman Tj"/>
          <w:color w:val="000000"/>
          <w:sz w:val="28"/>
          <w:szCs w:val="28"/>
          <w:lang w:val="en-GB"/>
        </w:rPr>
        <w:t>?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26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авза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артезианиро 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минта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кимиёвиашон ба чанд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 карда мешаванд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27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ангоми ба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ии ояндабинии нафту газдори 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кадом нишондод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истифода бурда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Гидрокимиёв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, гидродинамик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геотермик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, гидроди-намик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, гидрокимиёв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палеогидрогеолог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, гидрокимиёв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гидрокимиёв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, гидродинамик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, геотермик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палеогид-рогеолог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палеогидрогеолог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, гидродинамик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гидро-термик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28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ойгиршавии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, ки аз холиги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гуногун иборат мебошанд, аз ин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ба якчанд навъ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 карда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ковокидор, тар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иш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>орчадор, тар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иш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тар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иши рагадор (жилний</w:t>
      </w:r>
      <w:r>
        <w:rPr>
          <w:rFonts w:ascii="Times New Roman Tj" w:hAnsi="Times New Roman Tj"/>
          <w:color w:val="000000"/>
          <w:sz w:val="28"/>
          <w:szCs w:val="28"/>
        </w:rPr>
        <w:t>);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ковокидор, тар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иши, рагадор (жилний</w:t>
      </w:r>
      <w:r>
        <w:rPr>
          <w:rFonts w:ascii="Times New Roman Tj" w:hAnsi="Times New Roman Tj"/>
          <w:color w:val="000000"/>
          <w:sz w:val="28"/>
          <w:szCs w:val="28"/>
        </w:rPr>
        <w:t>)</w:t>
      </w:r>
      <w:r w:rsidRPr="00973F44">
        <w:rPr>
          <w:rFonts w:ascii="Times New Roman Tj" w:hAnsi="Times New Roman Tj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>орчадор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ковокидор, 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>орчадор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29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A0503C" w:rsidRDefault="00A0503C" w:rsidP="0048292E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Та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лили кимиёвии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бо кадом ма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сад гузаронида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муайян намудани часпак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муайян намудани таркиби кимиёв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хосиятњои фоиданоки ва зарарнокии 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барои муайян намудани захираи 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барои муайян намудани самт ва суръати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барои муайян намудани гармии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30</w:t>
      </w:r>
      <w:r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ангоми но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иябандии гидрогеолог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дар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артезиан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кадом элементи асос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ба назар гирифта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системаи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фишордор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афсии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суръат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31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авза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нафту газдори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ба чанд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и асос</w:t>
      </w:r>
      <w:r w:rsidRPr="00973F44">
        <w:rPr>
          <w:rFonts w:ascii="Times New Roman" w:hAnsi="Times New Roman"/>
          <w:color w:val="000000"/>
          <w:sz w:val="28"/>
          <w:szCs w:val="28"/>
        </w:rPr>
        <w:t>ӣҷ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 карда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32</w:t>
      </w:r>
      <w:r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Таркиби урандории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табии ба чанд баробар бошад, ки онго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оро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радиоактив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номидан мумкин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1.10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-3</w:t>
      </w:r>
      <w:r w:rsidRPr="00973F44">
        <w:rPr>
          <w:rFonts w:ascii="Times New Roman Tj" w:hAnsi="Times New Roman Tj"/>
          <w:color w:val="000000"/>
          <w:sz w:val="28"/>
          <w:szCs w:val="28"/>
        </w:rPr>
        <w:t>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2.10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-7</w:t>
      </w:r>
      <w:r w:rsidRPr="00973F44">
        <w:rPr>
          <w:rFonts w:ascii="Times New Roman Tj" w:hAnsi="Times New Roman Tj"/>
          <w:color w:val="000000"/>
          <w:sz w:val="28"/>
          <w:szCs w:val="28"/>
        </w:rPr>
        <w:t>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3.10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-5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г/л ва аз ин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ам камтар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5.10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-6</w:t>
      </w:r>
      <w:r w:rsidRPr="00973F44">
        <w:rPr>
          <w:rFonts w:ascii="Times New Roman Tj" w:hAnsi="Times New Roman Tj"/>
          <w:color w:val="000000"/>
          <w:sz w:val="28"/>
          <w:szCs w:val="28"/>
        </w:rPr>
        <w:t>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6.10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-5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г/л. ва аз ин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ам зиёдтар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33</w:t>
      </w:r>
      <w:r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Асосан навъи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III</w:t>
      </w:r>
      <w:r w:rsidRPr="00973F44">
        <w:rPr>
          <w:rFonts w:ascii="Times New Roman Tj" w:hAnsi="Times New Roman Tj"/>
          <w:color w:val="000000"/>
          <w:sz w:val="28"/>
          <w:szCs w:val="28"/>
        </w:rPr>
        <w:t>-юм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бандии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авза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нафту газдори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зеризаминиро дар кадом давра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вохурдан мумкин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Палеозойи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Карбон ва девон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Триас ва юра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Мезозойи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Кайнозойи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34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Ба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минералии табобат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кадом навъи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дохил мешаванд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седиментатсион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инфилтратсион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радиоактив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амаи навъ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ба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ру 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ёнус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35</w:t>
      </w:r>
      <w:r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намакини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йоднокияшон ба чанд баробар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DD175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 xml:space="preserve">-4 </w:t>
      </w:r>
      <w:r w:rsidRPr="00973F44">
        <w:rPr>
          <w:rFonts w:ascii="Times New Roman Tj" w:hAnsi="Times New Roman Tj"/>
          <w:color w:val="000000"/>
          <w:sz w:val="28"/>
          <w:szCs w:val="28"/>
        </w:rPr>
        <w:t>то 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-2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мг/л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DD175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 xml:space="preserve">-1 </w:t>
      </w:r>
      <w:r w:rsidRPr="00973F44">
        <w:rPr>
          <w:rFonts w:ascii="Times New Roman Tj" w:hAnsi="Times New Roman Tj"/>
          <w:color w:val="000000"/>
          <w:sz w:val="28"/>
          <w:szCs w:val="28"/>
        </w:rPr>
        <w:t>то 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0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мг/л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DD175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-6</w:t>
      </w:r>
      <w:r w:rsidRPr="00973F44">
        <w:rPr>
          <w:rFonts w:ascii="Times New Roman Tj" w:hAnsi="Times New Roman Tj"/>
          <w:color w:val="000000"/>
          <w:sz w:val="28"/>
          <w:szCs w:val="28"/>
        </w:rPr>
        <w:t>то 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-3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мг/л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DD175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5.10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-4</w:t>
      </w:r>
      <w:r w:rsidRPr="00973F44">
        <w:rPr>
          <w:rFonts w:ascii="Times New Roman Tj" w:hAnsi="Times New Roman Tj"/>
          <w:color w:val="000000"/>
          <w:sz w:val="28"/>
          <w:szCs w:val="28"/>
        </w:rPr>
        <w:t>мг/л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DD175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3.10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-1</w:t>
      </w:r>
      <w:r w:rsidRPr="00973F44">
        <w:rPr>
          <w:rFonts w:ascii="Times New Roman Tj" w:hAnsi="Times New Roman Tj"/>
          <w:color w:val="000000"/>
          <w:sz w:val="28"/>
          <w:szCs w:val="28"/>
        </w:rPr>
        <w:t>мг/л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DD175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36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DD175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идаи Н.И.Толстихин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ойгиршавии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ва намаккоб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зеризамини 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буриш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гидрокимиёвиашон ба чанд навъ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 карда мешаванд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DD175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DD175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DD175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DD175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DD1751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10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37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авза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артезиан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минта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геогидродинамик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ба чанд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та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сим карда мешаванд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38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Суръати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аз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вобастаг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афсии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часпакии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обдор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ковокидории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гузарониши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ва тамоили гидравлик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39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Дар табиат чанд навъи асосии система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фишордор вомех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ранд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40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Суръати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фишордор аз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вобастаг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афсии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часпакии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андозаи резервуар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ва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коллектор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гузарониши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ковоки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41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шароити хобишашон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ба чанд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 карда мешаванд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болоии, грунт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артезиан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инфилтратсион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седиментатсион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эндоген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артезиан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намаккоб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42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Мав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еъ ва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ойгиршавии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артезианиро шар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он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зеризаминие, ки дар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мезозойи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ойгир мебошанд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аммаи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зеризаминие, ки аз поёни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грунт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хобидаанд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он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зеризаминие, ки дар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кайнозойи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ойгир мебошанд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он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зеризаминие, ки дар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палеозойи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ойгир мебошанд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он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зеризаминие, ки дар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такшон</w:t>
      </w:r>
      <w:r w:rsidRPr="00973F44">
        <w:rPr>
          <w:rFonts w:ascii="Times New Roman" w:hAnsi="Times New Roman"/>
          <w:color w:val="000000"/>
          <w:sz w:val="28"/>
          <w:szCs w:val="28"/>
        </w:rPr>
        <w:t>ӣҷ</w:t>
      </w:r>
      <w:r w:rsidRPr="00973F44">
        <w:rPr>
          <w:rFonts w:ascii="Times New Roman Tj" w:hAnsi="Times New Roman Tj"/>
          <w:color w:val="000000"/>
          <w:sz w:val="28"/>
          <w:szCs w:val="28"/>
        </w:rPr>
        <w:t>ойгир мебошанд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43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Ом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зиши таркиби кимиёвии об бо кадом ма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сад ом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хта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муайян намудани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м ва ми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дор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сину соли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суръат ва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банд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, таърихи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хосият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фоиданоку зарарнокии 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то ба кадом чу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ури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ойгир будани 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44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Дар таркиби молекулаи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, кислород бо вазни хос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чанд во мех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10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12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14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16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45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Сахтии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аз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вобастаг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таркиби калсию магнии доштан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часпак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арорату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вазни хос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46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Часпакии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аз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вобаста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вазни хос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суръат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минерализатсия ва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часпак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47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Электронгузарон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му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овимати электронии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аз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вобаста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часпак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минерализатсия ва таркиби ионию намакин дошта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фишору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 ва суръат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48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О. А.Алекина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амаи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табииро ба чанд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 намудааст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49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ну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таи назари тиб ба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гарми зериза-мин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он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ое дохил мешаванд, ки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арорати гармии 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аз чанд дара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а гарм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зиёд бошад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15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20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27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37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42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50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аз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вобастаг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минерализатсия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самт ва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афсии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далел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экзоген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эндоген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51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Градиенти геотермики (афзоиши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арорати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73F44">
        <w:rPr>
          <w:rFonts w:ascii="Times New Roman Tj" w:hAnsi="Times New Roman Tj"/>
          <w:color w:val="000000"/>
          <w:sz w:val="28"/>
          <w:szCs w:val="28"/>
        </w:rPr>
        <w:t>–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заминро бо кадоме аз ин формула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чен карда мешавад?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=100 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  <w:lang w:val="de-DE"/>
        </w:rPr>
        <w:t>t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2-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  <w:lang w:val="de-DE"/>
        </w:rPr>
        <w:t>t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10</w:t>
      </w:r>
      <w:r w:rsidRPr="00973F44">
        <w:rPr>
          <w:rFonts w:ascii="Times New Roman Tj" w:hAnsi="Times New Roman Tj"/>
          <w:color w:val="000000"/>
          <w:sz w:val="28"/>
          <w:szCs w:val="28"/>
        </w:rPr>
        <w:t>С дар 100м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Г=100 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  <w:lang w:val="de-DE"/>
        </w:rPr>
        <w:t>t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2-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  <w:lang w:val="de-DE"/>
        </w:rPr>
        <w:t>t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10</w:t>
      </w:r>
      <w:r w:rsidRPr="00973F44">
        <w:rPr>
          <w:rFonts w:ascii="Times New Roman Tj" w:hAnsi="Times New Roman Tj"/>
          <w:color w:val="000000"/>
          <w:sz w:val="28"/>
          <w:szCs w:val="28"/>
        </w:rPr>
        <w:t>С дар 100м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Г=100 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  <w:lang w:val="de-DE"/>
        </w:rPr>
        <w:t>t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1-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  <w:lang w:val="de-DE"/>
        </w:rPr>
        <w:t>t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20</w:t>
      </w:r>
      <w:r w:rsidRPr="00973F44">
        <w:rPr>
          <w:rFonts w:ascii="Times New Roman Tj" w:hAnsi="Times New Roman Tj"/>
          <w:color w:val="000000"/>
          <w:sz w:val="28"/>
          <w:szCs w:val="28"/>
        </w:rPr>
        <w:t>С дар 1000м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vertAlign w:val="superscript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R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=100 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  <w:lang w:val="de-DE"/>
        </w:rPr>
        <w:t>t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2-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  <w:lang w:val="de-DE"/>
        </w:rPr>
        <w:t>t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10</w:t>
      </w:r>
      <w:r w:rsidRPr="00973F44">
        <w:rPr>
          <w:rFonts w:ascii="Times New Roman Tj" w:hAnsi="Times New Roman Tj"/>
          <w:color w:val="000000"/>
          <w:sz w:val="28"/>
          <w:szCs w:val="28"/>
        </w:rPr>
        <w:t>С дар 100м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973F44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>);</w:t>
      </w:r>
      <w:r w:rsidRPr="00973F44">
        <w:rPr>
          <w:rFonts w:ascii="Times New Roman Tj" w:hAnsi="Times New Roman Tj"/>
          <w:color w:val="000000"/>
          <w:sz w:val="28"/>
          <w:szCs w:val="28"/>
        </w:rPr>
        <w:t>Г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=100 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  <w:lang w:val="de-DE"/>
        </w:rPr>
        <w:t>t2+t10</w:t>
      </w:r>
      <w:r w:rsidRPr="00973F44">
        <w:rPr>
          <w:rFonts w:ascii="Times New Roman Tj" w:hAnsi="Times New Roman Tj"/>
          <w:color w:val="000000"/>
          <w:sz w:val="28"/>
          <w:szCs w:val="28"/>
        </w:rPr>
        <w:t>С дар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1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52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Мав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еъва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ро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ҳҳ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пайдоиши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седиментатсиониро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шарњ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ди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атмосфер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пирях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зкул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эндоген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грунт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53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авза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нафту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газ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обдори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навъи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II-</w:t>
      </w:r>
      <w:r w:rsidRPr="00973F44">
        <w:rPr>
          <w:rFonts w:ascii="Times New Roman Tj" w:hAnsi="Times New Roman Tj"/>
          <w:color w:val="000000"/>
          <w:sz w:val="28"/>
          <w:szCs w:val="28"/>
        </w:rPr>
        <w:t>юм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бештар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дар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кадом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вомех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рад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мезозой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палеозой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такшон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кайнозой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магматик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54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Ба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исобгирии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таровиши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(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инфилтратсияи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)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такшоншавии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атмосфериро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кадоме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ин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формула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исоб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гирифта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мешавад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F=1000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F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H=100 MaF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N=10 MaF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Ж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=100 MaF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Q=1000 MaF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55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Ба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гур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эндоген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кадом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навъи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дохил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мешавад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артезиан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намакин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минерализатсияи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баланддошта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амаи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ое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ки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пайдоиши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литосфер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доранд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фишор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баланддошта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56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хемоген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кадом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гур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шомил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аст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инфилтратсион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седиментатсион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эндоген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грунт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артезион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57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Агар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харо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оти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солонаи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106 </w:t>
      </w:r>
      <w:r w:rsidRPr="00973F44">
        <w:rPr>
          <w:rFonts w:ascii="Times New Roman Tj" w:hAnsi="Times New Roman Tj"/>
          <w:color w:val="000000"/>
          <w:sz w:val="28"/>
          <w:szCs w:val="28"/>
        </w:rPr>
        <w:t>эффит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-</w:t>
      </w:r>
      <w:r w:rsidRPr="00973F44">
        <w:rPr>
          <w:rFonts w:ascii="Times New Roman Tj" w:hAnsi="Times New Roman Tj"/>
          <w:color w:val="000000"/>
          <w:sz w:val="28"/>
          <w:szCs w:val="28"/>
        </w:rPr>
        <w:t>баробар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бошад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мубодилаи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чанд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баробар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аст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  <w:lang w:val="de-DE"/>
        </w:rPr>
        <w:t>2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10-5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10-7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10-10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10-12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58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Афзоиши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минерализатсия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дар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метоморфи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чанд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баробар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аст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100-200 </w:t>
      </w:r>
      <w:r w:rsidRPr="00973F44">
        <w:rPr>
          <w:rFonts w:ascii="Times New Roman Tj" w:hAnsi="Times New Roman Tj"/>
          <w:color w:val="000000"/>
          <w:sz w:val="28"/>
          <w:szCs w:val="28"/>
        </w:rPr>
        <w:t>г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/</w:t>
      </w:r>
      <w:r w:rsidRPr="00973F44">
        <w:rPr>
          <w:rFonts w:ascii="Times New Roman Tj" w:hAnsi="Times New Roman Tj"/>
          <w:color w:val="000000"/>
          <w:sz w:val="28"/>
          <w:szCs w:val="28"/>
        </w:rPr>
        <w:t>л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200-250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200-400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300-600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pacing w:val="79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500-800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59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Ми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дори намакдории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такшони дар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ба чанд баробар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50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65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70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75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90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60</w:t>
      </w:r>
      <w:r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Соли1960 аз тарафи А. М. Овчинников чанд намуди система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асосии таби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фишордор муайян ва кашф карда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61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Об дар литосфера дар кадом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олат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сахт, моеъ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моеъ ва бу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>монанд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сахт, моеъ ва бу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>монанд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сахт, бу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>монанд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моеъ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62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идаи В. И. Вернадский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умумии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 дар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ишри замин то чу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урии </w:t>
      </w:r>
      <w:smartTag w:uri="urn:schemas-microsoft-com:office:smarttags" w:element="metricconverter">
        <w:smartTagPr>
          <w:attr w:name="ProductID" w:val="16 км"/>
        </w:smartTagPr>
        <w:r w:rsidRPr="00973F44">
          <w:rPr>
            <w:rFonts w:ascii="Times New Roman Tj" w:hAnsi="Times New Roman Tj"/>
            <w:color w:val="000000"/>
            <w:sz w:val="28"/>
            <w:szCs w:val="28"/>
          </w:rPr>
          <w:t>16 км</w:t>
        </w:r>
      </w:smartTag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ба чанд баробар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200 млн.км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400 млн.км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600 млн.км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700 млн.км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800 млн.км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63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Ми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дори солонаи такшоншавии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оро дар курраи замин то ба чанд см ба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айд гирифта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smartTag w:uri="urn:schemas-microsoft-com:office:smarttags" w:element="metricconverter">
        <w:smartTagPr>
          <w:attr w:name="ProductID" w:val="50 см"/>
        </w:smartTagPr>
        <w:r w:rsidRPr="00973F44">
          <w:rPr>
            <w:rFonts w:ascii="Times New Roman Tj" w:hAnsi="Times New Roman Tj"/>
            <w:color w:val="000000"/>
            <w:sz w:val="28"/>
            <w:szCs w:val="28"/>
          </w:rPr>
          <w:t>50 см</w:t>
        </w:r>
      </w:smartTag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smartTag w:uri="urn:schemas-microsoft-com:office:smarttags" w:element="metricconverter">
        <w:smartTagPr>
          <w:attr w:name="ProductID" w:val="85,5 см"/>
        </w:smartTagPr>
        <w:r w:rsidRPr="00973F44">
          <w:rPr>
            <w:rFonts w:ascii="Times New Roman Tj" w:hAnsi="Times New Roman Tj"/>
            <w:color w:val="000000"/>
            <w:sz w:val="28"/>
            <w:szCs w:val="28"/>
          </w:rPr>
          <w:t>85,5 см</w:t>
        </w:r>
      </w:smartTag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smartTag w:uri="urn:schemas-microsoft-com:office:smarttags" w:element="metricconverter">
        <w:smartTagPr>
          <w:attr w:name="ProductID" w:val="90,2 см"/>
        </w:smartTagPr>
        <w:r w:rsidRPr="00973F44">
          <w:rPr>
            <w:rFonts w:ascii="Times New Roman Tj" w:hAnsi="Times New Roman Tj"/>
            <w:color w:val="000000"/>
            <w:sz w:val="28"/>
            <w:szCs w:val="28"/>
          </w:rPr>
          <w:t>90,2 см</w:t>
        </w:r>
      </w:smartTag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smartTag w:uri="urn:schemas-microsoft-com:office:smarttags" w:element="metricconverter">
        <w:smartTagPr>
          <w:attr w:name="ProductID" w:val="100,2 см"/>
        </w:smartTagPr>
        <w:r w:rsidRPr="00973F44">
          <w:rPr>
            <w:rFonts w:ascii="Times New Roman Tj" w:hAnsi="Times New Roman Tj"/>
            <w:color w:val="000000"/>
            <w:sz w:val="28"/>
            <w:szCs w:val="28"/>
          </w:rPr>
          <w:t>100,2 см</w:t>
        </w:r>
      </w:smartTag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smartTag w:uri="urn:schemas-microsoft-com:office:smarttags" w:element="metricconverter">
        <w:smartTagPr>
          <w:attr w:name="ProductID" w:val="110,5 см"/>
        </w:smartTagPr>
        <w:r w:rsidRPr="00973F44">
          <w:rPr>
            <w:rFonts w:ascii="Times New Roman Tj" w:hAnsi="Times New Roman Tj"/>
            <w:color w:val="000000"/>
            <w:sz w:val="28"/>
            <w:szCs w:val="28"/>
          </w:rPr>
          <w:t>110,5 см</w:t>
        </w:r>
      </w:smartTag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64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к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иро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обгузаронияшон ба чанд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 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 менамоянд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65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Чанд навъи та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лил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ву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66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Часпакии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аз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вобастаг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афсии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гармию хунукии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суръат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минерализатсия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самт ва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67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артезианиро асосан ба чанд минта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геогидродинамик</w:t>
      </w:r>
      <w:r w:rsidRPr="00973F44">
        <w:rPr>
          <w:rFonts w:ascii="Times New Roman" w:hAnsi="Times New Roman"/>
          <w:color w:val="000000"/>
          <w:sz w:val="28"/>
          <w:szCs w:val="28"/>
        </w:rPr>
        <w:t>ӣҷ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 кардан мумкин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68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Минерализатсияи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н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шокии минта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аи гидрокимиёвии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авза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артезиан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ба чанд баробар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камтар аз 1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1-2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2-2,5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3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3-3,5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69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авза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артезиан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ба чанд минта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аи гидрокимиёв</w:t>
      </w:r>
      <w:r w:rsidRPr="00973F44">
        <w:rPr>
          <w:rFonts w:ascii="Times New Roman" w:hAnsi="Times New Roman"/>
          <w:color w:val="000000"/>
          <w:sz w:val="28"/>
          <w:szCs w:val="28"/>
        </w:rPr>
        <w:t>ӣҷ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 карда мешаванд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10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70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Ченаки минерализатсияи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зеризаминиро шар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кг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  <w:lang w:val="en-US"/>
        </w:rPr>
        <w:t>2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$C)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см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г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/</w:t>
      </w:r>
      <w:r w:rsidRPr="00973F44">
        <w:rPr>
          <w:rFonts w:ascii="Times New Roman Tj" w:hAnsi="Times New Roman Tj"/>
          <w:color w:val="000000"/>
          <w:sz w:val="28"/>
          <w:szCs w:val="28"/>
        </w:rPr>
        <w:t>л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71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Аз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идаи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. </w:t>
      </w:r>
      <w:r w:rsidRPr="00973F44">
        <w:rPr>
          <w:rFonts w:ascii="Times New Roman Tj" w:hAnsi="Times New Roman Tj"/>
          <w:color w:val="000000"/>
          <w:sz w:val="28"/>
          <w:szCs w:val="28"/>
        </w:rPr>
        <w:t>Овчинников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удуди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X</w:t>
      </w:r>
      <w:r w:rsidRPr="00973F44">
        <w:rPr>
          <w:rFonts w:ascii="Times New Roman Tj" w:hAnsi="Times New Roman Tj"/>
          <w:color w:val="000000"/>
          <w:sz w:val="28"/>
          <w:szCs w:val="28"/>
        </w:rPr>
        <w:t>ШС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-</w:t>
      </w:r>
      <w:r w:rsidRPr="00973F44">
        <w:rPr>
          <w:rFonts w:ascii="Times New Roman Tj" w:hAnsi="Times New Roman Tj"/>
          <w:color w:val="000000"/>
          <w:sz w:val="28"/>
          <w:szCs w:val="28"/>
        </w:rPr>
        <w:t>ро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чанд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минта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гидрогеолог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кардан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мумкин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аст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3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4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8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9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72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радиоактивї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чи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амият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доранд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табобат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истихро</w:t>
      </w:r>
      <w:r w:rsidRPr="00973F44">
        <w:rPr>
          <w:rFonts w:ascii="Times New Roman" w:hAnsi="Times New Roman"/>
          <w:color w:val="000000"/>
          <w:sz w:val="28"/>
          <w:szCs w:val="28"/>
        </w:rPr>
        <w:t>ҷӣ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(</w:t>
      </w:r>
      <w:r w:rsidRPr="00973F44">
        <w:rPr>
          <w:rFonts w:ascii="Times New Roman Tj" w:hAnsi="Times New Roman Tj"/>
          <w:color w:val="000000"/>
          <w:sz w:val="28"/>
          <w:szCs w:val="28"/>
        </w:rPr>
        <w:t>радия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,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усту</w:t>
      </w:r>
      <w:r w:rsidRPr="00973F44">
        <w:rPr>
          <w:rFonts w:ascii="Times New Roman" w:hAnsi="Times New Roman"/>
          <w:color w:val="000000"/>
          <w:sz w:val="28"/>
          <w:szCs w:val="28"/>
        </w:rPr>
        <w:t>ҷӯ</w:t>
      </w:r>
      <w:r w:rsidRPr="00973F44">
        <w:rPr>
          <w:rFonts w:ascii="Times New Roman Tj" w:hAnsi="Times New Roman Tj"/>
          <w:color w:val="000000"/>
          <w:sz w:val="28"/>
          <w:szCs w:val="28"/>
        </w:rPr>
        <w:t>й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(</w:t>
      </w:r>
      <w:r w:rsidRPr="00973F44">
        <w:rPr>
          <w:rFonts w:ascii="Times New Roman Tj" w:hAnsi="Times New Roman Tj"/>
          <w:color w:val="000000"/>
          <w:sz w:val="28"/>
          <w:szCs w:val="28"/>
        </w:rPr>
        <w:t>уран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);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муайян намудани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артезиан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муайян намудани хобиши чу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урияшон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муайян намудани захираашон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муайян намудани самти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аракаташон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73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Барои ом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зиши сохти 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шароити хобиши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обдор кадом усули геофизик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истифода бурда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 иктишофи радиометр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 иктишофи магнит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 иктишофи электрик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 иктишофи сейсмик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 иктишофи гравиметр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74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Дар биёбон ва нимбиёбон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ангоми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усту</w:t>
      </w:r>
      <w:r w:rsidRPr="00973F44">
        <w:rPr>
          <w:rFonts w:ascii="Times New Roman" w:hAnsi="Times New Roman"/>
          <w:color w:val="000000"/>
          <w:sz w:val="28"/>
          <w:szCs w:val="28"/>
        </w:rPr>
        <w:t>ҷӯ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банаворгирии гидрогеолог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кадом усул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истифода бурда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геофизик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геоботаник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 секун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 гектар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 биолог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75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Барои муайян намудани му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овимати электрик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кадом усули геофизик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истифода бурда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сейсмик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радиометр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электрик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магнит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гравииметр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76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Дар илми гидрогеология ми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ёс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аз 1: 500 то 1: 2500-ро кадом нав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харита ташкил меди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майдон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но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ияв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обзорн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тафсил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(детал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);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умум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77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Айни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ол пармакунии чу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ури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усту</w:t>
      </w:r>
      <w:r w:rsidRPr="00973F44">
        <w:rPr>
          <w:rFonts w:ascii="Times New Roman" w:hAnsi="Times New Roman"/>
          <w:color w:val="000000"/>
          <w:sz w:val="28"/>
          <w:szCs w:val="28"/>
        </w:rPr>
        <w:t>ҷӯ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ва иктишофи дар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артезиан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гузаронида шудааст, гуед, ки то ба чу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урии чанд метр парма карда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50-100м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200-250м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зиёда аз 300-1000м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2000-2500м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3000-4000м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78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Истихро</w:t>
      </w:r>
      <w:r w:rsidRPr="00973F44">
        <w:rPr>
          <w:rFonts w:ascii="Times New Roman" w:hAnsi="Times New Roman"/>
          <w:color w:val="000000"/>
          <w:sz w:val="28"/>
          <w:szCs w:val="28"/>
        </w:rPr>
        <w:t>ҷӣ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( бадастоварии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оро 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муайян кардан мумкин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баландии фаъолияти фавора ва диаметри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убур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штутсер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часпак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минерализатсияи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79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ангоми истихро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намудани об дар чо</w:t>
      </w:r>
      <w:r w:rsidRPr="00973F44">
        <w:rPr>
          <w:rFonts w:ascii="Times New Roman" w:hAnsi="Times New Roman"/>
          <w:color w:val="000000"/>
          <w:sz w:val="28"/>
          <w:szCs w:val="28"/>
        </w:rPr>
        <w:t>ҳҳ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сат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и он чигуна та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>ийр меёбад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зиёд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>йир намеёбад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паст мефарояд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>йир меёбад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якхел меистад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80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Сат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дар чо</w:t>
      </w:r>
      <w:r w:rsidRPr="00973F44">
        <w:rPr>
          <w:rFonts w:ascii="Times New Roman" w:hAnsi="Times New Roman"/>
          <w:color w:val="000000"/>
          <w:sz w:val="28"/>
          <w:szCs w:val="28"/>
        </w:rPr>
        <w:t>ҳҳ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чу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ур бо кадом асбоб чен карда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манометри чу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ур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электроуровнемер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акгирак (пробоотборник</w:t>
      </w:r>
      <w:r>
        <w:rPr>
          <w:rFonts w:ascii="Times New Roman Tj" w:hAnsi="Times New Roman Tj"/>
          <w:color w:val="000000"/>
          <w:sz w:val="28"/>
          <w:szCs w:val="28"/>
        </w:rPr>
        <w:t>);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насос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чу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ур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монография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81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Кор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ба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исобгирии захира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намаккоб дар кадом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олат гузаронида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ангоми пармакунии чо</w:t>
      </w:r>
      <w:r w:rsidRPr="00973F44">
        <w:rPr>
          <w:rFonts w:ascii="Times New Roman" w:hAnsi="Times New Roman"/>
          <w:color w:val="000000"/>
          <w:sz w:val="28"/>
          <w:szCs w:val="28"/>
        </w:rPr>
        <w:t>ҳҳ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ангоми истихро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намудан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дар нати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аи кор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усту</w:t>
      </w:r>
      <w:r w:rsidRPr="00973F44">
        <w:rPr>
          <w:rFonts w:ascii="Times New Roman" w:hAnsi="Times New Roman"/>
          <w:color w:val="000000"/>
          <w:sz w:val="28"/>
          <w:szCs w:val="28"/>
        </w:rPr>
        <w:t>ҷӯ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ва иктишоф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, ва инчунин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ангоми ре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аи назорат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дар ва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ти истихро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намудани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намаккоб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ангоми ма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акгир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ангоми истифодабарии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намаккоб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82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Барои ом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зиши таркиби газ</w:t>
      </w:r>
      <w:r w:rsidRPr="00973F44">
        <w:rPr>
          <w:rFonts w:ascii="Times New Roman" w:hAnsi="Times New Roman"/>
          <w:color w:val="000000"/>
          <w:sz w:val="28"/>
          <w:szCs w:val="28"/>
        </w:rPr>
        <w:t xml:space="preserve">ӣ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намаккоб, ва инчунин барои ом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зиши хосият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физикии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намаккоб дар шароити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кадом навъи асбоб истифода бурда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манометри чу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ур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насос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чу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ур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термометрии чу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ур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акгираки чу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ур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электроуровнемер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83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нати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аи кор карда баромадани як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атор олимон дар Москав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дар 60- сола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охир сат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карбонат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ба чанд метр расидааст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20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25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30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35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40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84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Захира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намаккоб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ое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ки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дар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давра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иктишоф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доранд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бо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кадом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категория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огузор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карда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мешавад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В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С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</w:rPr>
        <w:t>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С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С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85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Харита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гидрогеологие, ки бо ми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ёс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аз 1: 25000 то 1: 200000 гузаронида мешавад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ном доранд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обзорний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тафсил</w:t>
      </w:r>
      <w:r w:rsidRPr="00973F44">
        <w:rPr>
          <w:rFonts w:ascii="Times New Roman" w:hAnsi="Times New Roman"/>
          <w:color w:val="000000"/>
          <w:sz w:val="28"/>
          <w:szCs w:val="28"/>
        </w:rPr>
        <w:t xml:space="preserve">ӣ </w:t>
      </w:r>
      <w:r w:rsidRPr="00973F44">
        <w:rPr>
          <w:rFonts w:ascii="Times New Roman Tj" w:hAnsi="Times New Roman Tj"/>
          <w:color w:val="000000"/>
          <w:sz w:val="28"/>
          <w:szCs w:val="28"/>
        </w:rPr>
        <w:t>(детал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);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майдон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но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ияв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умум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86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Дар коллектор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мезозоию палеозойи коэффитсиенти натрихлор ба чанд баробар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0,25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0,50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0,75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0,87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1,5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87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Айни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ол дар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удуди давлат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бештар банаворгирии гидрогеолог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бо ми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ёс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чанд гузаронида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1: 500 -1:10000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1:10000-1:25000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1:250001:100000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1:1000000, 1:500000, 1:200000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1:1000000-1:2500000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88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Аввалин маротиба харитаи палеогидрогеолог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аз тарафи, ки тартиб дода шудааст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С.А. Шагоянца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Г.М. Сухарев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А. А. Карцев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В. П. Савченко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А. А. Казлова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89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Коэффитсиенти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алшавии гази этан дар об ба чанд баробар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0,35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0,60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0,99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0,047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0,080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90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Гидрогеологияи умум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ба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ри ом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зиши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равона карда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шароити хобиш,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 ва пайдоиши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барои муайян намудани часпакии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барои муайян намудани ковок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гузарониш</w:t>
      </w:r>
      <w:r w:rsidRPr="00973F44">
        <w:rPr>
          <w:rFonts w:ascii="Times New Roman" w:hAnsi="Times New Roman"/>
          <w:color w:val="000000"/>
          <w:sz w:val="28"/>
          <w:szCs w:val="28"/>
        </w:rPr>
        <w:t>ӣҷ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к</w:t>
      </w:r>
      <w:r w:rsidRPr="00973F44">
        <w:rPr>
          <w:rFonts w:ascii="Times New Roman" w:hAnsi="Times New Roman"/>
          <w:color w:val="000000"/>
          <w:sz w:val="28"/>
          <w:szCs w:val="28"/>
        </w:rPr>
        <w:t>ӯҳӣ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барои муайян намудани минерализатсияи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барои муайян намудани шароити хобиш ва 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афсии 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обдор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91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ангоми пармакунии чо</w:t>
      </w:r>
      <w:r w:rsidRPr="00973F44">
        <w:rPr>
          <w:rFonts w:ascii="Times New Roman" w:hAnsi="Times New Roman"/>
          <w:color w:val="000000"/>
          <w:sz w:val="28"/>
          <w:szCs w:val="28"/>
        </w:rPr>
        <w:t>ҳҳ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усту</w:t>
      </w:r>
      <w:r w:rsidRPr="00973F44">
        <w:rPr>
          <w:rFonts w:ascii="Times New Roman" w:hAnsi="Times New Roman"/>
          <w:color w:val="000000"/>
          <w:sz w:val="28"/>
          <w:szCs w:val="28"/>
        </w:rPr>
        <w:t>ҷӯ</w:t>
      </w:r>
      <w:r w:rsidRPr="00973F44">
        <w:rPr>
          <w:rFonts w:ascii="Times New Roman Tj" w:hAnsi="Times New Roman Tj"/>
          <w:color w:val="000000"/>
          <w:sz w:val="28"/>
          <w:szCs w:val="28"/>
        </w:rPr>
        <w:t>йю иктишофии гидрогеолог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бештар бо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эътибор хо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ад дод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буриш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обдор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афсии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обдор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ковокию гузарониши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обдор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сулнокии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фишору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арорати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92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Дар айни замон дар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нафтдор чанд навъи ре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мушо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идави ву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93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авза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нафту газ ва обдори навъи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I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– ум дар кадом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ойгир мебошанд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палеозой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мезозой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метоморфик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кайнозой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такшон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94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Суръати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аракати об дар давра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седиментатсион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ба чанд баробар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10 м/год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5 см/год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1 м/год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20 см/год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50 см/год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95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Ба 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идаи В. Н. Корстенштейн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арорати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чанд дара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а гарм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зиёд бошад, залеж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гази пайдо шуда наметавонанд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100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 xml:space="preserve">0 </w:t>
      </w:r>
      <w:r w:rsidRPr="00973F44">
        <w:rPr>
          <w:rFonts w:ascii="Times New Roman Tj" w:hAnsi="Times New Roman Tj"/>
          <w:color w:val="000000"/>
          <w:sz w:val="28"/>
          <w:szCs w:val="28"/>
        </w:rPr>
        <w:t>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110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 xml:space="preserve">0 </w:t>
      </w:r>
      <w:r w:rsidRPr="00973F44">
        <w:rPr>
          <w:rFonts w:ascii="Times New Roman Tj" w:hAnsi="Times New Roman Tj"/>
          <w:color w:val="000000"/>
          <w:sz w:val="28"/>
          <w:szCs w:val="28"/>
        </w:rPr>
        <w:t>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120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0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130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0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140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0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96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Дар табиат чанд намуди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аракати газ ву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97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Дар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и 4-уми минта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аи гидрокимиёвии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авза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артезиан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, минерализатсияи ин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ба чанд баробар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30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40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50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65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0424AA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98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0424AA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Коэффитсиенти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алшавии гази метан дар об ба чанд баробар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0,020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0,025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0,033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0,045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0,050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99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Дар зеризамин мав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еъ ва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ойгиршавии нафту газ ва обро шар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нефт, об, газ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об, нефт, газ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газ, об, нефт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об, газ, нефт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об, нефт, об, газ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100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Аввалин маротиба фанни «гидрогеология ва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кон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нафту газ» кадом сол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амчун илми махсус тасди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ба нашр расонида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1945 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1950 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1953 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1955 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1960 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101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Дар айни замон, дар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амаи давра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та</w:t>
      </w:r>
      <w:r w:rsidRPr="00973F44">
        <w:rPr>
          <w:rFonts w:ascii="Times New Roman" w:hAnsi="Times New Roman"/>
          <w:color w:val="000000"/>
          <w:sz w:val="28"/>
          <w:szCs w:val="28"/>
        </w:rPr>
        <w:t>ҳқ</w:t>
      </w:r>
      <w:r w:rsidRPr="00973F44">
        <w:rPr>
          <w:rFonts w:ascii="Times New Roman Tj" w:hAnsi="Times New Roman Tj"/>
          <w:color w:val="000000"/>
          <w:sz w:val="28"/>
          <w:szCs w:val="28"/>
        </w:rPr>
        <w:t>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o</w:t>
      </w:r>
      <w:r w:rsidRPr="00973F44">
        <w:rPr>
          <w:rFonts w:ascii="Times New Roman Tj" w:hAnsi="Times New Roman Tj"/>
          <w:color w:val="000000"/>
          <w:sz w:val="28"/>
          <w:szCs w:val="28"/>
        </w:rPr>
        <w:t>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, чанд намуди реља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нафту газдор гузаронида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10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102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ангоми набудани мавод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та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лил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кимиёвии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о, 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кадом навъи каратаж харитаи минерализатсион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сохтан мумкин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каротажи электрик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каротажи магнит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каротажи сейсмоакустик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каротажи газ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гамма- каротаж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103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ангоми истихро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намудан аз залеж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нафту газ ба назорати гидрогеолог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чи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дохил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ми ковоки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ма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сулнок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муайян намудани фоизи обдор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дар ми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дори умумии моеъи аз чо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гирифта шуда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фишори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часпакии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104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Ма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акгирии об аз чо</w:t>
      </w:r>
      <w:r w:rsidRPr="00973F44">
        <w:rPr>
          <w:rFonts w:ascii="Times New Roman" w:hAnsi="Times New Roman"/>
          <w:color w:val="000000"/>
          <w:sz w:val="28"/>
          <w:szCs w:val="28"/>
        </w:rPr>
        <w:t>ҳҳ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нафтистихро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кун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аз чо</w:t>
      </w:r>
      <w:r w:rsidRPr="00973F44">
        <w:rPr>
          <w:rFonts w:ascii="Times New Roman" w:hAnsi="Times New Roman"/>
          <w:color w:val="000000"/>
          <w:sz w:val="28"/>
          <w:szCs w:val="28"/>
        </w:rPr>
        <w:t>ҳҳ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назорат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дар давра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аввал пас аз чанд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з ма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акгир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карда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10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105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ое, ки дар кон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нафту газ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ойгир мебошанд, ва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ангоми истихро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намудан 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оро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банди менамоянд, ва он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ба чанд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 карда мешаванд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12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15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106</w:t>
      </w:r>
      <w:r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Нишондод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шароити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амъшавии нафту газро шар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гидрокимиёв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палеогидрогеолог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геотермик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биокимиёв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гидродинамик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физикию- кимиёв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гидрокимиёви, гидродинамик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, геотермик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паеогидрогеолог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геотермик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, биокимиёв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гидродинамик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107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Ба нишондод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гидрогеокимиёв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чи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дохил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таркиби газдори ва таркиби ионию-намакини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самт ва суръати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часпак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 ва фишор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108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тад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от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А. Л. Козлов В. А. Соколов барои пурра оксидшавии 1 млн.т. нефт чанд тонна сулфат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рост меояд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0,03</w:t>
      </w:r>
      <w:r w:rsidRPr="00973F44">
        <w:rPr>
          <w:rFonts w:ascii="Times New Roman Tj" w:hAnsi="Times New Roman Tj"/>
          <w:color w:val="000000"/>
          <w:sz w:val="28"/>
          <w:szCs w:val="28"/>
        </w:rPr>
        <w:t>млн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>т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0,5</w:t>
      </w:r>
      <w:r w:rsidRPr="00973F44">
        <w:rPr>
          <w:rFonts w:ascii="Times New Roman Tj" w:hAnsi="Times New Roman Tj"/>
          <w:color w:val="000000"/>
          <w:sz w:val="28"/>
          <w:szCs w:val="28"/>
        </w:rPr>
        <w:t>млн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>т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1 млн.т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1,5 млн.т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2 млн.т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109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шароити хобишашон ба якчанд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 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 карда мешаванд, ва 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оро шар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инфилтратсион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седиментатсион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боло</w:t>
      </w:r>
      <w:r w:rsidRPr="00973F44">
        <w:rPr>
          <w:rFonts w:ascii="Times New Roman" w:hAnsi="Times New Roman"/>
          <w:color w:val="000000"/>
          <w:sz w:val="28"/>
          <w:szCs w:val="28"/>
        </w:rPr>
        <w:t>би</w:t>
      </w:r>
      <w:r w:rsidRPr="00973F44">
        <w:rPr>
          <w:rFonts w:ascii="Times New Roman Tj" w:hAnsi="Times New Roman Tj"/>
          <w:color w:val="000000"/>
          <w:sz w:val="28"/>
          <w:szCs w:val="28"/>
        </w:rPr>
        <w:t>,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грунт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артезиан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эндоген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минерализатсияшуда ва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гарм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110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тад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от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А.Л. Козлов ва В.А. Соколов барои пурра оксидшавии 1 млрд.м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3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газ ( метан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чанд тонна сулфат лозим меояд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1 </w:t>
      </w:r>
      <w:r w:rsidRPr="00973F44">
        <w:rPr>
          <w:rFonts w:ascii="Times New Roman Tj" w:hAnsi="Times New Roman Tj"/>
          <w:color w:val="000000"/>
          <w:sz w:val="28"/>
          <w:szCs w:val="28"/>
        </w:rPr>
        <w:t>млн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>т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3 </w:t>
      </w:r>
      <w:r w:rsidRPr="00973F44">
        <w:rPr>
          <w:rFonts w:ascii="Times New Roman Tj" w:hAnsi="Times New Roman Tj"/>
          <w:color w:val="000000"/>
          <w:sz w:val="28"/>
          <w:szCs w:val="28"/>
        </w:rPr>
        <w:t>млн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>т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4 млн.т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6 млн.т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7 млн.т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111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грунт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гуна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мебошанд,шар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фишордор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ое, ки дар кон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нафту газ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ойгир мебошанд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фишору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арорати баланд дошта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болоие, ки фишорашон паст мебошад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зеризаминии минерализатсияи баланд дошта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112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Мав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еъ ва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ойгиршавии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артезианиро шар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ое зеризаминие, ки фишори паст доранд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зеризаминие, ки дар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исми поёну болояшон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фишори баланд дошта мехобад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хурди обдоре, ки дар дохили як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абат аз якчанд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исм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 мешаванд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ое, ки намакнокияшон зиёд мебошад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обдоре, ки фишору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арорати пастро дорро мебошанд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113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Мав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еъ ва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ойгиршавии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дар ковоки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к</w:t>
      </w:r>
      <w:r w:rsidRPr="00973F44">
        <w:rPr>
          <w:rFonts w:ascii="Times New Roman" w:hAnsi="Times New Roman"/>
          <w:color w:val="000000"/>
          <w:sz w:val="28"/>
          <w:szCs w:val="28"/>
        </w:rPr>
        <w:t>ӯҳӣ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бударо шар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к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ии магматик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к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ии метоморфик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к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ии обломкав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к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ии такшон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к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ие, ки пайдоиши вул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114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Гидрокимиё ба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намаккоб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амият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барои муайян намудани таркиби газ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барои муайян намудани электронгузаронии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намаккоб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барои муайян намудани фоизнокии элемент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радиоактив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барои муайян намудани таркиби кимиёв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бандии таърихи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, ва инчунин барои муайян намудани хосият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зарару фоиданокии 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барои муайян намудани фишору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115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Дар таркиби молекула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гидроген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 бо вазни атомии чанд дейтерий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(Д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73F44">
        <w:rPr>
          <w:rFonts w:ascii="Times New Roman Tj" w:hAnsi="Times New Roman Tj"/>
          <w:color w:val="000000"/>
          <w:sz w:val="28"/>
          <w:szCs w:val="28"/>
        </w:rPr>
        <w:t>вомех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ранд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116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Дар таркиби молекула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кислород бо ч</w:t>
      </w:r>
      <w:r w:rsidRPr="00973F44">
        <w:rPr>
          <w:rFonts w:ascii="Times New Roman" w:hAnsi="Times New Roman"/>
          <w:color w:val="000000"/>
          <w:sz w:val="28"/>
          <w:szCs w:val="28"/>
        </w:rPr>
        <w:t>ӣқ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адар вазни атомии вомех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9-8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12-10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15-13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18-17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21-19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117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Дар таркиби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нушок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(ширин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ми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дори ниго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дории элемент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ми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дори кадом элемент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зиёд мебошад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CO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de-DE"/>
        </w:rPr>
        <w:t xml:space="preserve">3,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Ca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Cl, Na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SO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de-DE"/>
        </w:rPr>
        <w:t xml:space="preserve">4,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Na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Mg, Ca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HCO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de-DE"/>
        </w:rPr>
        <w:t xml:space="preserve">3,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Cl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118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Дар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таркиби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ш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р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дори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ниго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дории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элемент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дори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кадом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элемент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зиёд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мебошад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CO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de-DE"/>
        </w:rPr>
        <w:t xml:space="preserve">3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K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Cl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Na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Fe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Na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Ca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Mg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Cl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SO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de-DE"/>
        </w:rPr>
        <w:t>4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119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Дар таркиби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намакдошта,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минерализатсияашон ба чанд баробар буда вох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рда метавонад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0,5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1-50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50-100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100-150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150-200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120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Бештар ба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нафтдор кадом намуди газ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вомех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метан, этан ва аргон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пропан, кислород ва бутан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этан, пропан ва бутан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сераводарод, этан ва аргон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кислород, этан ва бутан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121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Формулаи кимиёвии гази пропанро нишон 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3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8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 xml:space="preserve">4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10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2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 xml:space="preserve">2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6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</w:rPr>
        <w:t xml:space="preserve">6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</w:rPr>
        <w:t>14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122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Вазни хос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об ба чанд баробар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0,05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0,5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1,5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1,8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123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Формулаи кимиёвии газ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этанро нишон 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4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10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2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6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12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3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8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</w:rPr>
        <w:t>2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124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Ми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дори ма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лул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газиро дар об бо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(ченакашон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73F44">
        <w:rPr>
          <w:rFonts w:ascii="Times New Roman Tj" w:hAnsi="Times New Roman Tj"/>
          <w:color w:val="000000"/>
          <w:sz w:val="28"/>
          <w:szCs w:val="28"/>
        </w:rPr>
        <w:t>чен мекунанд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км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см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см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  <w:lang w:val="en-US"/>
        </w:rPr>
        <w:t xml:space="preserve">3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/</w:t>
      </w:r>
      <w:r w:rsidRPr="00973F44">
        <w:rPr>
          <w:rFonts w:ascii="Times New Roman Tj" w:hAnsi="Times New Roman Tj"/>
          <w:color w:val="000000"/>
          <w:sz w:val="28"/>
          <w:szCs w:val="28"/>
        </w:rPr>
        <w:t>л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%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кг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125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Дурушт</w:t>
      </w:r>
      <w:r w:rsidRPr="00973F44">
        <w:rPr>
          <w:rFonts w:ascii="Times New Roman" w:hAnsi="Times New Roman"/>
          <w:color w:val="000000"/>
          <w:sz w:val="28"/>
          <w:szCs w:val="28"/>
        </w:rPr>
        <w:t>ӣ (</w:t>
      </w:r>
      <w:r w:rsidRPr="00973F44">
        <w:rPr>
          <w:rFonts w:ascii="Times New Roman Tj" w:hAnsi="Times New Roman Tj"/>
          <w:color w:val="000000"/>
          <w:sz w:val="28"/>
          <w:szCs w:val="28"/>
        </w:rPr>
        <w:t>жесткость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73F44">
        <w:rPr>
          <w:rFonts w:ascii="Times New Roman Tj" w:hAnsi="Times New Roman Tj"/>
          <w:color w:val="000000"/>
          <w:sz w:val="28"/>
          <w:szCs w:val="28"/>
        </w:rPr>
        <w:t>-и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аз ч</w:t>
      </w:r>
      <w:r w:rsidRPr="00973F44">
        <w:rPr>
          <w:rFonts w:ascii="Times New Roman" w:hAnsi="Times New Roman"/>
          <w:color w:val="000000"/>
          <w:sz w:val="28"/>
          <w:szCs w:val="28"/>
        </w:rPr>
        <w:t xml:space="preserve">ӣ </w:t>
      </w:r>
      <w:r w:rsidRPr="00973F44">
        <w:rPr>
          <w:rFonts w:ascii="Times New Roman Tj" w:hAnsi="Times New Roman Tj"/>
          <w:color w:val="000000"/>
          <w:sz w:val="28"/>
          <w:szCs w:val="28"/>
        </w:rPr>
        <w:t>вобастаг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таркиби хлор ва натри дорияшон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таркиби ион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калс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магни доштаашон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часпияшон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йи фишору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арорати гармияшон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минерализатсияашон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126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Фишурдашавандаги (сжимаемость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73F44">
        <w:rPr>
          <w:rFonts w:ascii="Times New Roman Tj" w:hAnsi="Times New Roman Tj"/>
          <w:color w:val="000000"/>
          <w:sz w:val="28"/>
          <w:szCs w:val="28"/>
        </w:rPr>
        <w:t>–</w:t>
      </w:r>
      <w:r w:rsidRPr="00973F44">
        <w:rPr>
          <w:rFonts w:ascii="Times New Roman" w:hAnsi="Times New Roman"/>
          <w:color w:val="000000"/>
          <w:sz w:val="28"/>
          <w:szCs w:val="28"/>
        </w:rPr>
        <w:t xml:space="preserve">ӣ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аз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вобастаг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часпак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суръат ва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 ва зеркунии газ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афсии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обдор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ковоки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к</w:t>
      </w:r>
      <w:r w:rsidRPr="00973F44">
        <w:rPr>
          <w:rFonts w:ascii="Times New Roman" w:hAnsi="Times New Roman"/>
          <w:color w:val="000000"/>
          <w:sz w:val="28"/>
          <w:szCs w:val="28"/>
        </w:rPr>
        <w:t>ӯҳӣ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127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Формулаи кимиёвии газ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бутанро нишон 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4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10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2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6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3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8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2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8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H</w:t>
      </w:r>
      <w:r w:rsidRPr="00973F44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14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128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бандии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кимиёвии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кадом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омил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ояшон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банди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карда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мешаванд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 хосияти зичияшон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йи таркиби газ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ионию намакияшон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йи фишору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йи самт ва суръаташон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йи часпакияшон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129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Ба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лиосорб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адсорб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ба кадом навъи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шомил мебошанд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турбулент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ламинар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канор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турбулентивадиффузион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канор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вадиффузион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130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авза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артезиани минта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геогидродинамикиро ба чанд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 кардан мумкин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11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131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авза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артезаианиро 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йи минта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гидрокимиёви Н.И. Толстихина. М.С. Гуревича ва И.К. Зайцева ба 4-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намудаанд, минерализатсияи 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и 2- юм ба чанд баробар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1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аз 1 то 10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15-20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25-30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30-35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132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Н.А. Толстихин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авза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артезиониро ба 6-навъи буриш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гидрогеолог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 намудааст, навъи 3-юми ин буриш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гидрогеолог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ба чанд минта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 карда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133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Элементи асосие, ки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ангоми но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иябандии гидрогеолог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дар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артезиан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>, ба назар гирифта шудааст кадом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мебошанд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" w:hAnsi="Times New Roman"/>
          <w:color w:val="000000"/>
          <w:sz w:val="28"/>
          <w:szCs w:val="28"/>
        </w:rPr>
        <w:t>ғ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афсии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ма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сулнок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система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фишордор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часпакии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минерализатсияи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134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йи 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идаи А.М. Овчиников,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удуди 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X</w:t>
      </w:r>
      <w:r w:rsidRPr="00973F44">
        <w:rPr>
          <w:rFonts w:ascii="Times New Roman Tj" w:hAnsi="Times New Roman Tj"/>
          <w:color w:val="000000"/>
          <w:sz w:val="28"/>
          <w:szCs w:val="28"/>
        </w:rPr>
        <w:t>ШС-ро ба чанд минта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гидрогеолог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 кардан мумкин 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12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15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135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Бадастоварии йод ва бром бештар аз кадом навъи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гирифта мешаванд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961BD9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ба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ру 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ёнус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961BD9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пирях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961BD9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атмосфер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961BD9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намаккоб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961BD9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седиментатсион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136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Сарчашма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асосии пайдоиши газ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карбогидрат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дар табиат, дар чист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баромади вул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парокандашавии модда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органик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дар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такшон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шикасташавии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замин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аракат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тектоник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фишору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арорати баланд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137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Таркиби йоднокии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ширин ба чанд баробар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10-10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 xml:space="preserve">-2 </w:t>
      </w:r>
      <w:r w:rsidRPr="00973F44">
        <w:rPr>
          <w:rFonts w:ascii="Times New Roman Tj" w:hAnsi="Times New Roman Tj"/>
          <w:color w:val="000000"/>
          <w:sz w:val="28"/>
          <w:szCs w:val="28"/>
        </w:rPr>
        <w:t>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-2</w:t>
      </w:r>
      <w:r w:rsidRPr="00973F44">
        <w:rPr>
          <w:rFonts w:ascii="Times New Roman Tj" w:hAnsi="Times New Roman Tj"/>
          <w:color w:val="000000"/>
          <w:sz w:val="28"/>
          <w:szCs w:val="28"/>
        </w:rPr>
        <w:t>-10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-5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-5</w:t>
      </w:r>
      <w:r w:rsidRPr="00973F44">
        <w:rPr>
          <w:rFonts w:ascii="Times New Roman Tj" w:hAnsi="Times New Roman Tj"/>
          <w:color w:val="000000"/>
          <w:sz w:val="28"/>
          <w:szCs w:val="28"/>
        </w:rPr>
        <w:t>-10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-3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-5</w:t>
      </w:r>
      <w:r w:rsidRPr="00973F44">
        <w:rPr>
          <w:rFonts w:ascii="Times New Roman Tj" w:hAnsi="Times New Roman Tj"/>
          <w:color w:val="000000"/>
          <w:sz w:val="28"/>
          <w:szCs w:val="28"/>
        </w:rPr>
        <w:t>-10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-9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-8</w:t>
      </w:r>
      <w:r w:rsidRPr="00973F44">
        <w:rPr>
          <w:rFonts w:ascii="Times New Roman Tj" w:hAnsi="Times New Roman Tj"/>
          <w:color w:val="000000"/>
          <w:sz w:val="28"/>
          <w:szCs w:val="28"/>
        </w:rPr>
        <w:t>-10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 xml:space="preserve">-9 </w:t>
      </w:r>
      <w:r w:rsidRPr="00973F44">
        <w:rPr>
          <w:rFonts w:ascii="Times New Roman Tj" w:hAnsi="Times New Roman Tj"/>
          <w:color w:val="000000"/>
          <w:sz w:val="28"/>
          <w:szCs w:val="28"/>
        </w:rPr>
        <w:t>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138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Коэффитсиенти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алшавии гази бутан дар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ои дистилишуда,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ангоми шароити мувофи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будан ба чанд баробар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0,036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0,050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0,070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0,35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0,45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139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Дар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намаккоб, таркиби зиёди бром доштанашон нисбати йод аз 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вобастаг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минерализатсия ва метаморфизатсияи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намаккоб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фишори баланд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арорати баланд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часпакии зиёд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инс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к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ии органики будаашон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140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Усули асосии иктишофи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намаккобро шар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гузаронидани усул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геофизик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пармакунии чо</w:t>
      </w:r>
      <w:r w:rsidRPr="00973F44">
        <w:rPr>
          <w:rFonts w:ascii="Times New Roman" w:hAnsi="Times New Roman"/>
          <w:color w:val="000000"/>
          <w:sz w:val="28"/>
          <w:szCs w:val="28"/>
        </w:rPr>
        <w:t>ҳҳ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чашма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лои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абанд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банаворгир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141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Барои истихро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зеризаминии йоду бромдошта таркиби нафтдории 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то ба чанд мг/л бошад,истихро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карда мешаванд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10 мг/л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20 мг/л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40 мг/л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50 мг/л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60 мг/л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142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ангоми гузаронидани кор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гидрогеологи усули иктишофи электрик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бо кадом ма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сад гузаронида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бо ма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сади нишон додани му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обилияти электрикии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минерализатсион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часпакии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муайян намудани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муайян намудани фишор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муайян намудани шароити хобиши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обдор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143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ойгиршавии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ва намаккоб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ое, ки йоду бром доранд аз р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йи шароити истихро</w:t>
      </w:r>
      <w:r w:rsidRPr="00973F44">
        <w:rPr>
          <w:rFonts w:ascii="Times New Roman" w:hAnsi="Times New Roman"/>
          <w:color w:val="000000"/>
          <w:sz w:val="28"/>
          <w:szCs w:val="28"/>
        </w:rPr>
        <w:t>ҷӣ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йоду бром, хобиши чу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урии 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аз чанд метр зиёд набошад, 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 истихро</w:t>
      </w:r>
      <w:r w:rsidRPr="00973F44">
        <w:rPr>
          <w:rFonts w:ascii="Times New Roman" w:hAnsi="Times New Roman"/>
          <w:color w:val="000000"/>
          <w:sz w:val="28"/>
          <w:szCs w:val="28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карда мешаванд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100-150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200-250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500-1000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1000-1500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2000-4000</w:t>
      </w:r>
      <w:r w:rsidRPr="00973F44">
        <w:rPr>
          <w:rFonts w:ascii="Times New Roman Tj" w:hAnsi="Times New Roman Tj"/>
          <w:color w:val="000000"/>
          <w:sz w:val="28"/>
          <w:szCs w:val="28"/>
        </w:rPr>
        <w:t>м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144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.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Барои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ом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зиши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сохти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геолог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шароити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хобиши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обдор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кадом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геофизик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истифода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бурда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мешавад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иктишофи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магнит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иктишофи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сейсмик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 иктишофи электрик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 иктишофи радиометр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усули иктишофи гравииметр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145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радиоактивиро таркиби урандорияшон ба чанд баробар бошад, ки онго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он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оро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радиоактиви гуфтан мумкин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1.10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-2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2.10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-3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3.10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-5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4.10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>-5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5.10</w:t>
      </w:r>
      <w:r w:rsidRPr="00973F44">
        <w:rPr>
          <w:rFonts w:ascii="Times New Roman Tj" w:hAnsi="Times New Roman Tj"/>
          <w:color w:val="000000"/>
          <w:sz w:val="28"/>
          <w:szCs w:val="28"/>
          <w:vertAlign w:val="superscript"/>
        </w:rPr>
        <w:t xml:space="preserve">-5 </w:t>
      </w:r>
      <w:r w:rsidRPr="00973F44">
        <w:rPr>
          <w:rFonts w:ascii="Times New Roman Tj" w:hAnsi="Times New Roman Tj"/>
          <w:color w:val="000000"/>
          <w:sz w:val="28"/>
          <w:szCs w:val="28"/>
        </w:rPr>
        <w:t>г/л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</w:rPr>
        <w:t>146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Формулаи барои муайян намудани сину соли 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 зеризаминие, ки аз тарафи А. Л. Козлов тартиб дода шудааст, нишон 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t = He .115 </w:t>
      </w:r>
      <w:r w:rsidRPr="00973F44">
        <w:rPr>
          <w:rFonts w:ascii="Times New Roman Tj" w:hAnsi="Times New Roman Tj"/>
          <w:color w:val="000000"/>
          <w:sz w:val="28"/>
          <w:szCs w:val="28"/>
        </w:rPr>
        <w:t>млн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. </w:t>
      </w:r>
      <w:r w:rsidRPr="00973F44">
        <w:rPr>
          <w:rFonts w:ascii="Times New Roman Tj" w:hAnsi="Times New Roman Tj"/>
          <w:color w:val="000000"/>
          <w:sz w:val="28"/>
          <w:szCs w:val="28"/>
        </w:rPr>
        <w:t>сол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Cl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Q = He .115 </w:t>
      </w:r>
      <w:r w:rsidRPr="00973F44">
        <w:rPr>
          <w:rFonts w:ascii="Times New Roman Tj" w:hAnsi="Times New Roman Tj"/>
          <w:color w:val="000000"/>
          <w:sz w:val="28"/>
          <w:szCs w:val="28"/>
        </w:rPr>
        <w:t>млн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. </w:t>
      </w:r>
      <w:r w:rsidRPr="00973F44">
        <w:rPr>
          <w:rFonts w:ascii="Times New Roman Tj" w:hAnsi="Times New Roman Tj"/>
          <w:color w:val="000000"/>
          <w:sz w:val="28"/>
          <w:szCs w:val="28"/>
        </w:rPr>
        <w:t>сол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Ar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R = He .115 </w:t>
      </w:r>
      <w:r w:rsidRPr="00973F44">
        <w:rPr>
          <w:rFonts w:ascii="Times New Roman Tj" w:hAnsi="Times New Roman Tj"/>
          <w:color w:val="000000"/>
          <w:sz w:val="28"/>
          <w:szCs w:val="28"/>
        </w:rPr>
        <w:t>млн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. </w:t>
      </w:r>
      <w:r w:rsidRPr="00973F44">
        <w:rPr>
          <w:rFonts w:ascii="Times New Roman Tj" w:hAnsi="Times New Roman Tj"/>
          <w:color w:val="000000"/>
          <w:sz w:val="28"/>
          <w:szCs w:val="28"/>
        </w:rPr>
        <w:t>сол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Cl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F = Cl .115 </w:t>
      </w:r>
      <w:r w:rsidRPr="00973F44">
        <w:rPr>
          <w:rFonts w:ascii="Times New Roman Tj" w:hAnsi="Times New Roman Tj"/>
          <w:color w:val="000000"/>
          <w:sz w:val="28"/>
          <w:szCs w:val="28"/>
        </w:rPr>
        <w:t>млн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. </w:t>
      </w:r>
      <w:r w:rsidRPr="00973F44">
        <w:rPr>
          <w:rFonts w:ascii="Times New Roman Tj" w:hAnsi="Times New Roman Tj"/>
          <w:color w:val="000000"/>
          <w:sz w:val="28"/>
          <w:szCs w:val="28"/>
        </w:rPr>
        <w:t>сол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>.Cl Ar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F = Ar .115 </w:t>
      </w:r>
      <w:r w:rsidRPr="00973F44">
        <w:rPr>
          <w:rFonts w:ascii="Times New Roman Tj" w:hAnsi="Times New Roman Tj"/>
          <w:color w:val="000000"/>
          <w:sz w:val="28"/>
          <w:szCs w:val="28"/>
        </w:rPr>
        <w:t>млн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. </w:t>
      </w:r>
      <w:r w:rsidRPr="00973F44">
        <w:rPr>
          <w:rFonts w:ascii="Times New Roman Tj" w:hAnsi="Times New Roman Tj"/>
          <w:color w:val="000000"/>
          <w:sz w:val="28"/>
          <w:szCs w:val="28"/>
        </w:rPr>
        <w:t>сол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Na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147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Навъи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5-</w:t>
      </w:r>
      <w:r w:rsidRPr="00973F44">
        <w:rPr>
          <w:rFonts w:ascii="Times New Roman Tj" w:hAnsi="Times New Roman Tj"/>
          <w:color w:val="000000"/>
          <w:sz w:val="28"/>
          <w:szCs w:val="28"/>
        </w:rPr>
        <w:t>уми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буриши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гидрокимиёвии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ое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ки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</w:rPr>
        <w:t>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. </w:t>
      </w:r>
      <w:r w:rsidRPr="00973F44">
        <w:rPr>
          <w:rFonts w:ascii="Times New Roman Tj" w:hAnsi="Times New Roman Tj"/>
          <w:color w:val="000000"/>
          <w:sz w:val="28"/>
          <w:szCs w:val="28"/>
        </w:rPr>
        <w:t>Толстихин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гур</w:t>
      </w:r>
      <w:r w:rsidRPr="00973F44">
        <w:rPr>
          <w:rFonts w:ascii="Times New Roman" w:hAnsi="Times New Roman"/>
          <w:color w:val="000000"/>
          <w:sz w:val="28"/>
          <w:szCs w:val="28"/>
        </w:rPr>
        <w:t>ӯҳ</w:t>
      </w:r>
      <w:r w:rsidRPr="00973F44">
        <w:rPr>
          <w:rFonts w:ascii="Times New Roman Tj" w:hAnsi="Times New Roman Tj"/>
          <w:color w:val="000000"/>
          <w:sz w:val="28"/>
          <w:szCs w:val="28"/>
        </w:rPr>
        <w:t>банди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намудааст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,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чанд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минта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  <w:lang w:val="de-DE"/>
        </w:rPr>
        <w:t>ҷ</w:t>
      </w:r>
      <w:r w:rsidRPr="00973F44">
        <w:rPr>
          <w:rFonts w:ascii="Times New Roman Tj" w:hAnsi="Times New Roman Tj"/>
          <w:color w:val="000000"/>
          <w:sz w:val="28"/>
          <w:szCs w:val="28"/>
        </w:rPr>
        <w:t>удо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карда</w:t>
      </w:r>
      <w:r w:rsidRPr="00973F4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мешавад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2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4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6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8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10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148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Чанд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фисат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қ</w:t>
      </w:r>
      <w:r w:rsidRPr="00973F44">
        <w:rPr>
          <w:rFonts w:ascii="Times New Roman Tj" w:hAnsi="Times New Roman Tj"/>
          <w:color w:val="000000"/>
          <w:sz w:val="28"/>
          <w:szCs w:val="28"/>
        </w:rPr>
        <w:t>абати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атмосфероро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оксиген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ташкил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ад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10-10,5 %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15 %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20,95 %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25,15 %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30 %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149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Гидросфера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чанд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фисат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сат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заминро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ташкил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меди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ад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10-20 %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30-40 %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50-60 %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70-80 %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80-90 %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>@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150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.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 w:rsidRPr="00973F44">
        <w:rPr>
          <w:rFonts w:ascii="Times New Roman Tj" w:hAnsi="Times New Roman Tj"/>
          <w:color w:val="000000"/>
          <w:sz w:val="28"/>
          <w:szCs w:val="28"/>
        </w:rPr>
        <w:t>Гидрогеологияи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динамик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ри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ом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зиши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ч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равона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карда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шудааст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?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$A) </w:t>
      </w:r>
      <w:r w:rsidRPr="00973F44">
        <w:rPr>
          <w:rFonts w:ascii="Times New Roman Tj" w:hAnsi="Times New Roman Tj"/>
          <w:color w:val="000000"/>
          <w:sz w:val="28"/>
          <w:szCs w:val="28"/>
        </w:rPr>
        <w:t>муайян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намудани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таркиби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кимиёвии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$B) </w:t>
      </w:r>
      <w:r w:rsidRPr="00973F44">
        <w:rPr>
          <w:rFonts w:ascii="Times New Roman Tj" w:hAnsi="Times New Roman Tj"/>
          <w:color w:val="000000"/>
          <w:sz w:val="28"/>
          <w:szCs w:val="28"/>
        </w:rPr>
        <w:t>муайян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намудани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минерализатсияи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$C) </w:t>
      </w:r>
      <w:r w:rsidRPr="00973F44">
        <w:rPr>
          <w:rFonts w:ascii="Times New Roman Tj" w:hAnsi="Times New Roman Tj"/>
          <w:color w:val="000000"/>
          <w:sz w:val="28"/>
          <w:szCs w:val="28"/>
        </w:rPr>
        <w:t>ба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ри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ом</w:t>
      </w:r>
      <w:r w:rsidRPr="00973F44">
        <w:rPr>
          <w:rFonts w:ascii="Times New Roman" w:hAnsi="Times New Roman"/>
          <w:color w:val="000000"/>
          <w:sz w:val="28"/>
          <w:szCs w:val="28"/>
        </w:rPr>
        <w:t>ӯ</w:t>
      </w:r>
      <w:r w:rsidRPr="00973F44">
        <w:rPr>
          <w:rFonts w:ascii="Times New Roman Tj" w:hAnsi="Times New Roman Tj"/>
          <w:color w:val="000000"/>
          <w:sz w:val="28"/>
          <w:szCs w:val="28"/>
        </w:rPr>
        <w:t>зиши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фаъолияти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геологии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$D) </w:t>
      </w:r>
      <w:r w:rsidRPr="00973F44">
        <w:rPr>
          <w:rFonts w:ascii="Times New Roman Tj" w:hAnsi="Times New Roman Tj"/>
          <w:color w:val="000000"/>
          <w:sz w:val="28"/>
          <w:szCs w:val="28"/>
        </w:rPr>
        <w:t>муайян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намудани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фишору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арорати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Default="00A0503C" w:rsidP="0048292E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de-DE"/>
        </w:rPr>
      </w:pPr>
      <w:r>
        <w:rPr>
          <w:rFonts w:ascii="Times New Roman Tj" w:hAnsi="Times New Roman Tj"/>
          <w:color w:val="000000"/>
          <w:sz w:val="28"/>
          <w:szCs w:val="28"/>
          <w:lang w:val="de-DE"/>
        </w:rPr>
        <w:t xml:space="preserve">$E) </w:t>
      </w:r>
      <w:r w:rsidRPr="00973F44">
        <w:rPr>
          <w:rFonts w:ascii="Times New Roman Tj" w:hAnsi="Times New Roman Tj"/>
          <w:color w:val="000000"/>
          <w:sz w:val="28"/>
          <w:szCs w:val="28"/>
        </w:rPr>
        <w:t>муайян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намудани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самт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ва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суръати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об</w:t>
      </w:r>
      <w:r w:rsidRPr="00973F44">
        <w:rPr>
          <w:rFonts w:ascii="Times New Roman" w:hAnsi="Times New Roman"/>
          <w:color w:val="000000"/>
          <w:sz w:val="28"/>
          <w:szCs w:val="28"/>
        </w:rPr>
        <w:t>ҳ</w:t>
      </w:r>
      <w:r w:rsidRPr="00973F44">
        <w:rPr>
          <w:rFonts w:ascii="Times New Roman Tj" w:hAnsi="Times New Roman Tj"/>
          <w:color w:val="000000"/>
          <w:sz w:val="28"/>
          <w:szCs w:val="28"/>
        </w:rPr>
        <w:t>ои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 xml:space="preserve"> </w:t>
      </w:r>
      <w:r w:rsidRPr="00973F44">
        <w:rPr>
          <w:rFonts w:ascii="Times New Roman Tj" w:hAnsi="Times New Roman Tj"/>
          <w:color w:val="000000"/>
          <w:sz w:val="28"/>
          <w:szCs w:val="28"/>
        </w:rPr>
        <w:t>зеризамин</w:t>
      </w:r>
      <w:r w:rsidRPr="00973F44">
        <w:rPr>
          <w:rFonts w:ascii="Times New Roman" w:hAnsi="Times New Roman"/>
          <w:color w:val="000000"/>
          <w:sz w:val="28"/>
          <w:szCs w:val="28"/>
        </w:rPr>
        <w:t>ӣ</w:t>
      </w:r>
      <w:r w:rsidRPr="00973F44">
        <w:rPr>
          <w:rFonts w:ascii="Times New Roman Tj" w:hAnsi="Times New Roman Tj"/>
          <w:color w:val="000000"/>
          <w:sz w:val="28"/>
          <w:szCs w:val="28"/>
          <w:lang w:val="de-DE"/>
        </w:rPr>
        <w:t>;</w:t>
      </w:r>
    </w:p>
    <w:p w:rsidR="00A0503C" w:rsidRPr="00973F44" w:rsidRDefault="00A0503C" w:rsidP="0048292E">
      <w:pPr>
        <w:rPr>
          <w:rFonts w:ascii="Times New Roman Tj" w:hAnsi="Times New Roman Tj"/>
          <w:color w:val="000000"/>
          <w:sz w:val="28"/>
          <w:szCs w:val="28"/>
        </w:rPr>
      </w:pPr>
      <w:bookmarkStart w:id="0" w:name="_GoBack"/>
      <w:bookmarkEnd w:id="0"/>
    </w:p>
    <w:sectPr w:rsidR="00A0503C" w:rsidRPr="00973F44" w:rsidSect="000E1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djik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3858"/>
    <w:rsid w:val="000236FE"/>
    <w:rsid w:val="000424AA"/>
    <w:rsid w:val="000657E9"/>
    <w:rsid w:val="000B64D4"/>
    <w:rsid w:val="000B6B18"/>
    <w:rsid w:val="000C1F70"/>
    <w:rsid w:val="000E17A1"/>
    <w:rsid w:val="00117512"/>
    <w:rsid w:val="0015053A"/>
    <w:rsid w:val="001720D5"/>
    <w:rsid w:val="001768B4"/>
    <w:rsid w:val="00193F5C"/>
    <w:rsid w:val="001D3759"/>
    <w:rsid w:val="001E3DAE"/>
    <w:rsid w:val="001F739C"/>
    <w:rsid w:val="002433AE"/>
    <w:rsid w:val="002463E7"/>
    <w:rsid w:val="0026121A"/>
    <w:rsid w:val="00283BFF"/>
    <w:rsid w:val="002A7D54"/>
    <w:rsid w:val="002B60F5"/>
    <w:rsid w:val="002E28CB"/>
    <w:rsid w:val="002F6A76"/>
    <w:rsid w:val="003111BD"/>
    <w:rsid w:val="0032247F"/>
    <w:rsid w:val="00382C9A"/>
    <w:rsid w:val="003B1D7F"/>
    <w:rsid w:val="003D5905"/>
    <w:rsid w:val="003F0503"/>
    <w:rsid w:val="003F2727"/>
    <w:rsid w:val="003F4B69"/>
    <w:rsid w:val="00426408"/>
    <w:rsid w:val="00471497"/>
    <w:rsid w:val="00476BDB"/>
    <w:rsid w:val="0048292E"/>
    <w:rsid w:val="004D597E"/>
    <w:rsid w:val="004E7CB2"/>
    <w:rsid w:val="005569B2"/>
    <w:rsid w:val="0057366B"/>
    <w:rsid w:val="00585670"/>
    <w:rsid w:val="005A0EB0"/>
    <w:rsid w:val="005A2447"/>
    <w:rsid w:val="005B3E0C"/>
    <w:rsid w:val="005E7CDE"/>
    <w:rsid w:val="00662FD2"/>
    <w:rsid w:val="00667531"/>
    <w:rsid w:val="00682DDE"/>
    <w:rsid w:val="006918D4"/>
    <w:rsid w:val="006924FC"/>
    <w:rsid w:val="006F377B"/>
    <w:rsid w:val="00723F12"/>
    <w:rsid w:val="00750A40"/>
    <w:rsid w:val="00754864"/>
    <w:rsid w:val="007626F7"/>
    <w:rsid w:val="00762DC5"/>
    <w:rsid w:val="00775B6B"/>
    <w:rsid w:val="007858B5"/>
    <w:rsid w:val="007F17A8"/>
    <w:rsid w:val="008D11E6"/>
    <w:rsid w:val="008D685E"/>
    <w:rsid w:val="008E5CE6"/>
    <w:rsid w:val="008E756F"/>
    <w:rsid w:val="00904CAB"/>
    <w:rsid w:val="009155AD"/>
    <w:rsid w:val="00961BD9"/>
    <w:rsid w:val="00972001"/>
    <w:rsid w:val="00973F44"/>
    <w:rsid w:val="00974063"/>
    <w:rsid w:val="009B69F4"/>
    <w:rsid w:val="009D0711"/>
    <w:rsid w:val="00A0503C"/>
    <w:rsid w:val="00A37826"/>
    <w:rsid w:val="00A66671"/>
    <w:rsid w:val="00A86736"/>
    <w:rsid w:val="00AB7B89"/>
    <w:rsid w:val="00AD6447"/>
    <w:rsid w:val="00AF136F"/>
    <w:rsid w:val="00AF2D6A"/>
    <w:rsid w:val="00B8204D"/>
    <w:rsid w:val="00B83858"/>
    <w:rsid w:val="00B9655E"/>
    <w:rsid w:val="00BB08B7"/>
    <w:rsid w:val="00BB408C"/>
    <w:rsid w:val="00BC6B8F"/>
    <w:rsid w:val="00BF3982"/>
    <w:rsid w:val="00C37FF2"/>
    <w:rsid w:val="00C47AD3"/>
    <w:rsid w:val="00C635AF"/>
    <w:rsid w:val="00CE02E9"/>
    <w:rsid w:val="00CE4553"/>
    <w:rsid w:val="00D22573"/>
    <w:rsid w:val="00D237EE"/>
    <w:rsid w:val="00D25A27"/>
    <w:rsid w:val="00D37A33"/>
    <w:rsid w:val="00D4571D"/>
    <w:rsid w:val="00DB685D"/>
    <w:rsid w:val="00DC4A4B"/>
    <w:rsid w:val="00DD1751"/>
    <w:rsid w:val="00E25E44"/>
    <w:rsid w:val="00E50C5A"/>
    <w:rsid w:val="00E55DCF"/>
    <w:rsid w:val="00E83CD8"/>
    <w:rsid w:val="00E94FBF"/>
    <w:rsid w:val="00EA0231"/>
    <w:rsid w:val="00EA3FC5"/>
    <w:rsid w:val="00EA4C99"/>
    <w:rsid w:val="00EE01E9"/>
    <w:rsid w:val="00F23748"/>
    <w:rsid w:val="00F32348"/>
    <w:rsid w:val="00F36314"/>
    <w:rsid w:val="00FA21AB"/>
    <w:rsid w:val="00FA5538"/>
    <w:rsid w:val="00FA5B69"/>
    <w:rsid w:val="00FB3779"/>
    <w:rsid w:val="00FE0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7A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E756F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8E756F"/>
    <w:pPr>
      <w:tabs>
        <w:tab w:val="center" w:pos="4677"/>
        <w:tab w:val="right" w:pos="9355"/>
      </w:tabs>
      <w:spacing w:after="0" w:line="240" w:lineRule="auto"/>
    </w:pPr>
    <w:rPr>
      <w:rFonts w:ascii="Tadjik" w:eastAsia="Times New Roman" w:hAnsi="Tadjik"/>
      <w:sz w:val="32"/>
      <w:szCs w:val="32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E756F"/>
    <w:rPr>
      <w:rFonts w:ascii="Tadjik" w:hAnsi="Tadjik" w:cs="Times New Roman"/>
      <w:sz w:val="32"/>
      <w:szCs w:val="32"/>
      <w:lang w:eastAsia="ru-RU"/>
    </w:rPr>
  </w:style>
  <w:style w:type="character" w:styleId="PageNumber">
    <w:name w:val="page number"/>
    <w:basedOn w:val="DefaultParagraphFont"/>
    <w:uiPriority w:val="99"/>
    <w:rsid w:val="008E756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E756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756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635</TotalTime>
  <Pages>26</Pages>
  <Words>4384</Words>
  <Characters>24994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57</cp:revision>
  <cp:lastPrinted>2022-11-01T10:24:00Z</cp:lastPrinted>
  <dcterms:created xsi:type="dcterms:W3CDTF">2013-10-14T07:19:00Z</dcterms:created>
  <dcterms:modified xsi:type="dcterms:W3CDTF">2024-12-12T06:17:00Z</dcterms:modified>
</cp:coreProperties>
</file>